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7DF03EE2"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122512">
        <w:rPr>
          <w:rFonts w:cs="Arial"/>
          <w:b/>
          <w:color w:val="000000"/>
          <w:sz w:val="24"/>
          <w:szCs w:val="24"/>
          <w:lang w:eastAsia="zh-CN"/>
        </w:rPr>
        <w:t>5</w:t>
      </w:r>
      <w:r w:rsidR="00100177">
        <w:rPr>
          <w:rFonts w:cs="Arial"/>
          <w:b/>
          <w:color w:val="000000"/>
          <w:sz w:val="24"/>
          <w:szCs w:val="24"/>
          <w:lang w:eastAsia="zh-CN"/>
        </w:rPr>
        <w:t>AH</w:t>
      </w:r>
      <w:r>
        <w:rPr>
          <w:rFonts w:cs="Arial"/>
          <w:b/>
          <w:color w:val="000000"/>
          <w:sz w:val="24"/>
          <w:szCs w:val="24"/>
          <w:lang w:eastAsia="zh-CN"/>
        </w:rPr>
        <w:t xml:space="preserve">                  </w:t>
      </w:r>
      <w:r w:rsidR="002B1F9D">
        <w:rPr>
          <w:rFonts w:cs="Arial"/>
          <w:b/>
          <w:color w:val="000000"/>
          <w:sz w:val="24"/>
          <w:szCs w:val="24"/>
          <w:lang w:eastAsia="zh-CN"/>
        </w:rPr>
        <w:t xml:space="preserve">  </w:t>
      </w:r>
      <w:r w:rsidR="00E47D26">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100177">
        <w:rPr>
          <w:rFonts w:cs="Arial"/>
          <w:b/>
          <w:color w:val="000000"/>
          <w:sz w:val="24"/>
          <w:szCs w:val="24"/>
          <w:lang w:eastAsia="zh-CN"/>
        </w:rPr>
        <w:t>4006</w:t>
      </w:r>
    </w:p>
    <w:p w14:paraId="00C0B383" w14:textId="661996CC" w:rsidR="00DD44EA" w:rsidRPr="00BE31A1" w:rsidRDefault="00100177"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25</w:t>
      </w:r>
      <w:r w:rsidR="00122512" w:rsidRPr="00122512">
        <w:rPr>
          <w:rFonts w:ascii="Arial" w:hAnsi="Arial" w:cs="Arial"/>
          <w:b/>
          <w:color w:val="000000"/>
          <w:sz w:val="24"/>
        </w:rPr>
        <w:t>-</w:t>
      </w:r>
      <w:r>
        <w:rPr>
          <w:rFonts w:ascii="Arial" w:hAnsi="Arial" w:cs="Arial"/>
          <w:b/>
          <w:color w:val="000000"/>
          <w:sz w:val="24"/>
        </w:rPr>
        <w:t>28</w:t>
      </w:r>
      <w:r w:rsidR="00122512" w:rsidRPr="00122512">
        <w:rPr>
          <w:rFonts w:ascii="Arial" w:hAnsi="Arial" w:cs="Arial"/>
          <w:b/>
          <w:color w:val="000000"/>
          <w:sz w:val="24"/>
        </w:rPr>
        <w:t xml:space="preserve"> </w:t>
      </w:r>
      <w:r>
        <w:rPr>
          <w:rFonts w:ascii="Arial" w:hAnsi="Arial" w:cs="Arial"/>
          <w:b/>
          <w:color w:val="000000"/>
          <w:sz w:val="24"/>
        </w:rPr>
        <w:t>June</w:t>
      </w:r>
      <w:r w:rsidR="00122512" w:rsidRPr="00122512">
        <w:rPr>
          <w:rFonts w:ascii="Arial" w:hAnsi="Arial" w:cs="Arial"/>
          <w:b/>
          <w:color w:val="000000"/>
          <w:sz w:val="24"/>
        </w:rPr>
        <w:t xml:space="preserve"> 2019, </w:t>
      </w:r>
      <w:r>
        <w:rPr>
          <w:rFonts w:ascii="Arial" w:hAnsi="Arial" w:cs="Arial"/>
          <w:b/>
          <w:color w:val="000000"/>
          <w:sz w:val="24"/>
        </w:rPr>
        <w:t>Sapporo, Japan</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3B4DF0" w:rsidRPr="00BE31A1">
        <w:rPr>
          <w:rFonts w:ascii="Arial" w:hAnsi="Arial" w:cs="Arial"/>
          <w:i/>
          <w:color w:val="000000"/>
          <w:sz w:val="18"/>
          <w:szCs w:val="18"/>
        </w:rPr>
        <w:t>1</w:t>
      </w:r>
      <w:r w:rsidR="003B4DF0">
        <w:rPr>
          <w:rFonts w:ascii="Arial" w:hAnsi="Arial" w:cs="Arial"/>
          <w:i/>
          <w:color w:val="000000"/>
          <w:sz w:val="18"/>
          <w:szCs w:val="18"/>
        </w:rPr>
        <w:t>9</w:t>
      </w:r>
      <w:r>
        <w:rPr>
          <w:rFonts w:ascii="Arial" w:hAnsi="Arial" w:cs="Arial"/>
          <w:i/>
          <w:color w:val="000000"/>
          <w:sz w:val="18"/>
          <w:szCs w:val="18"/>
        </w:rPr>
        <w:t>4abc</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bookmarkStart w:id="0" w:name="_GoBack"/>
      <w:bookmarkEnd w:id="0"/>
    </w:p>
    <w:p w14:paraId="7577284F" w14:textId="77777777"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25116B99" w14:textId="77777777" w:rsidTr="004F59E6">
        <w:trPr>
          <w:tblHeader/>
        </w:trPr>
        <w:tc>
          <w:tcPr>
            <w:tcW w:w="791" w:type="dxa"/>
            <w:shd w:val="clear" w:color="000000" w:fill="auto"/>
            <w:vAlign w:val="center"/>
          </w:tcPr>
          <w:p w14:paraId="625A30FB"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EBAF5D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7BE000F0" w14:textId="77777777" w:rsidTr="004F59E6">
        <w:trPr>
          <w:tblHeader/>
        </w:trPr>
        <w:tc>
          <w:tcPr>
            <w:tcW w:w="791" w:type="dxa"/>
            <w:shd w:val="clear" w:color="000000" w:fill="auto"/>
            <w:vAlign w:val="center"/>
          </w:tcPr>
          <w:p w14:paraId="2B6431A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B31749" w:rsidRPr="0073774C" w:rsidRDefault="00B31749" w:rsidP="00B31749">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6576EC62"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6207CBB" w14:textId="77777777" w:rsidTr="004F59E6">
        <w:trPr>
          <w:tblHeader/>
        </w:trPr>
        <w:tc>
          <w:tcPr>
            <w:tcW w:w="791" w:type="dxa"/>
            <w:shd w:val="clear" w:color="000000" w:fill="auto"/>
            <w:vAlign w:val="center"/>
          </w:tcPr>
          <w:p w14:paraId="5B90E5EE"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1E57685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1A4B5576"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571A40A5"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252EDD4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11EC80E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391A0505"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363F6842"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14:paraId="2D2E9C30" w14:textId="77777777" w:rsidTr="004F59E6">
        <w:trPr>
          <w:trHeight w:val="298"/>
          <w:tblHeader/>
        </w:trPr>
        <w:tc>
          <w:tcPr>
            <w:tcW w:w="791"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01FDEEEB"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B31749" w:rsidRPr="0073774C" w:rsidRDefault="00B31749" w:rsidP="00B31749">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98F84D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05464327"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B31749" w:rsidRPr="004E5AAF"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B31749" w:rsidRPr="0073774C"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51E81647"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3D2CC9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4FAB8A64"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7FEC5644"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B31749"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5527D2DA"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1CCB58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F749164"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8B67281"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A5385D1"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41A3A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E3019E7"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65EA3D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7C01864" w14:textId="655CEDB6"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A8127A0"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9183EA7"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BB2FEF6"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22856D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0C21B5F"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B31749" w:rsidRPr="001318D1"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0B059A2"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48BC8FDF"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649BB876" w14:textId="77777777" w:rsidTr="009E0AAD">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04E831A3"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8D0B68E"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5AC4E29A"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53755" w:rsidRPr="00A85184" w14:paraId="40345C11" w14:textId="77777777"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17E7DB" w14:textId="71721835" w:rsidR="00B53755" w:rsidRPr="00B53755" w:rsidRDefault="00B53755" w:rsidP="00B53755">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A267116" w14:textId="1D04DAF0" w:rsidR="00B53755" w:rsidRPr="00B53755" w:rsidRDefault="00B53755" w:rsidP="00B53755">
            <w:pPr>
              <w:rPr>
                <w:rFonts w:ascii="Arial" w:hAnsi="Arial" w:cs="Arial"/>
                <w:color w:val="000000" w:themeColor="text1"/>
                <w:sz w:val="18"/>
                <w:szCs w:val="18"/>
              </w:rPr>
            </w:pPr>
            <w:r w:rsidRPr="00B53755">
              <w:rPr>
                <w:rFonts w:ascii="Arial" w:hAnsi="Arial" w:cs="Arial"/>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FCD1921" w14:textId="70E77F9D" w:rsidR="00B53755" w:rsidRPr="00B53755" w:rsidRDefault="00B53755" w:rsidP="00B53755">
            <w:pPr>
              <w:spacing w:after="0"/>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A49F369" w14:textId="1FB5D04D" w:rsidR="00B53755" w:rsidRPr="00B53755" w:rsidRDefault="00B53755" w:rsidP="00B53755">
            <w:pPr>
              <w:spacing w:after="0"/>
              <w:rPr>
                <w:rFonts w:ascii="Arial" w:hAnsi="Arial" w:cs="Arial"/>
                <w:color w:val="000000" w:themeColor="text1"/>
                <w:sz w:val="18"/>
                <w:szCs w:val="18"/>
              </w:rPr>
            </w:pPr>
            <w:r w:rsidRPr="00B53755">
              <w:rPr>
                <w:rFonts w:ascii="Arial" w:hAnsi="Arial" w:cs="Arial"/>
                <w:sz w:val="18"/>
                <w:szCs w:val="18"/>
              </w:rPr>
              <w:t>Ericsson &amp; Huawei</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14:paraId="720BD6B0" w14:textId="427CCA0C" w:rsidR="00B53755" w:rsidRPr="00B53755" w:rsidRDefault="00100177" w:rsidP="00B53755">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4B380C15" w14:textId="2BA4EF03" w:rsidR="00B53755" w:rsidRPr="00B53755" w:rsidRDefault="00B53755" w:rsidP="00B5375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bl>
    <w:p w14:paraId="69F840D9" w14:textId="77777777" w:rsidR="004E5AAF" w:rsidRDefault="004E5AAF">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BB2A17">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5F2868">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5F2868">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5F2868">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5F2868">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5F2868">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2A34A" w14:textId="77777777" w:rsidR="005C580D" w:rsidRDefault="005C580D">
      <w:r>
        <w:separator/>
      </w:r>
    </w:p>
  </w:endnote>
  <w:endnote w:type="continuationSeparator" w:id="0">
    <w:p w14:paraId="7CEB155A" w14:textId="77777777" w:rsidR="005C580D" w:rsidRDefault="005C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18D7B" w14:textId="77777777" w:rsidR="005C580D" w:rsidRDefault="005C580D">
      <w:r>
        <w:separator/>
      </w:r>
    </w:p>
  </w:footnote>
  <w:footnote w:type="continuationSeparator" w:id="0">
    <w:p w14:paraId="01A1A33A" w14:textId="77777777" w:rsidR="005C580D" w:rsidRDefault="005C5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0F4F"/>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61BEE-3B4D-47AE-B5A9-0B13434B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15433</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18</cp:revision>
  <cp:lastPrinted>1900-12-31T22:00:00Z</cp:lastPrinted>
  <dcterms:created xsi:type="dcterms:W3CDTF">2019-03-01T08:22:00Z</dcterms:created>
  <dcterms:modified xsi:type="dcterms:W3CDTF">2019-06-24T13:44:00Z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1561383595</vt:lpwstr>
  </property>
</Properties>
</file>